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84D2E" w14:textId="77777777" w:rsidR="009B5BA1" w:rsidRDefault="009B5BA1" w:rsidP="009B5BA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WHITE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14:paraId="2015BED2" w14:textId="77777777" w:rsidR="009B5BA1" w:rsidRDefault="009B5BA1" w:rsidP="009B5BA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Faversham, Kent.</w:t>
      </w:r>
    </w:p>
    <w:p w14:paraId="7D464159" w14:textId="77777777" w:rsidR="009B5BA1" w:rsidRDefault="009B5BA1" w:rsidP="009B5BA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B45E2FB" w14:textId="77777777" w:rsidR="009B5BA1" w:rsidRDefault="009B5BA1" w:rsidP="009B5BA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3215D2D" w14:textId="77777777" w:rsidR="009B5BA1" w:rsidRDefault="009B5BA1" w:rsidP="009B5BA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507)</w:t>
      </w:r>
    </w:p>
    <w:p w14:paraId="02003E59" w14:textId="77777777" w:rsidR="009B5BA1" w:rsidRDefault="009B5BA1" w:rsidP="009B5BA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E649C3F" w14:textId="77777777" w:rsidR="009B5BA1" w:rsidRDefault="009B5BA1" w:rsidP="009B5BA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4CAF468" w14:textId="77777777" w:rsidR="009B5BA1" w:rsidRDefault="009B5BA1" w:rsidP="009B5BA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February 2018</w:t>
      </w:r>
    </w:p>
    <w:p w14:paraId="6A43BEF0" w14:textId="77777777" w:rsidR="006B2F86" w:rsidRPr="00E71FC3" w:rsidRDefault="009B5B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1FAC7" w14:textId="77777777" w:rsidR="009B5BA1" w:rsidRDefault="009B5BA1" w:rsidP="00E71FC3">
      <w:pPr>
        <w:spacing w:after="0" w:line="240" w:lineRule="auto"/>
      </w:pPr>
      <w:r>
        <w:separator/>
      </w:r>
    </w:p>
  </w:endnote>
  <w:endnote w:type="continuationSeparator" w:id="0">
    <w:p w14:paraId="456A8DD3" w14:textId="77777777" w:rsidR="009B5BA1" w:rsidRDefault="009B5B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795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0E484" w14:textId="77777777" w:rsidR="009B5BA1" w:rsidRDefault="009B5BA1" w:rsidP="00E71FC3">
      <w:pPr>
        <w:spacing w:after="0" w:line="240" w:lineRule="auto"/>
      </w:pPr>
      <w:r>
        <w:separator/>
      </w:r>
    </w:p>
  </w:footnote>
  <w:footnote w:type="continuationSeparator" w:id="0">
    <w:p w14:paraId="73F900B0" w14:textId="77777777" w:rsidR="009B5BA1" w:rsidRDefault="009B5B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A1"/>
    <w:rsid w:val="001A7C09"/>
    <w:rsid w:val="00577BD5"/>
    <w:rsid w:val="00656CBA"/>
    <w:rsid w:val="006A1F77"/>
    <w:rsid w:val="00733BE7"/>
    <w:rsid w:val="009B5BA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5FC3"/>
  <w15:chartTrackingRefBased/>
  <w15:docId w15:val="{10581767-BDFE-48D0-85D2-19ED7347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2018-02-03T14:50:00Z</dcterms:created>
  <dcterms:modified xsi:type="dcterms:W3CDTF">2018-02-03T14:50:00Z</dcterms:modified>
</cp:coreProperties>
</file>